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00A" w:rsidRDefault="00D8000A" w:rsidP="00EF4CD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D8000A" w:rsidRPr="00EF4CD8" w:rsidRDefault="00D8000A" w:rsidP="00EF4CD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«Средняя школа № 20»</w:t>
      </w:r>
    </w:p>
    <w:p w:rsidR="00D8000A" w:rsidRDefault="00D8000A" w:rsidP="00EF4CD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основную образовательную программу основного общего образования МОУ « СОШ №20» на 201</w:t>
      </w:r>
      <w:r w:rsidRPr="00EF4CD8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- 20</w:t>
      </w:r>
      <w:r w:rsidRPr="00EF4CD8">
        <w:rPr>
          <w:rFonts w:ascii="Times New Roman" w:hAnsi="Times New Roman" w:cs="Times New Roman"/>
          <w:b/>
          <w:bCs/>
          <w:sz w:val="24"/>
          <w:szCs w:val="24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</w:t>
      </w:r>
    </w:p>
    <w:p w:rsidR="00D8000A" w:rsidRDefault="00D8000A" w:rsidP="00EF4CD8">
      <w:pPr>
        <w:rPr>
          <w:rFonts w:ascii="Times New Roman" w:hAnsi="Times New Roman" w:cs="Times New Roman"/>
        </w:rPr>
      </w:pPr>
    </w:p>
    <w:p w:rsidR="00D8000A" w:rsidRPr="00A44599" w:rsidRDefault="00D8000A" w:rsidP="00E511E8">
      <w:pPr>
        <w:pStyle w:val="Default"/>
      </w:pPr>
    </w:p>
    <w:p w:rsidR="00D8000A" w:rsidRPr="00A44599" w:rsidRDefault="00D8000A" w:rsidP="00E511E8">
      <w:pPr>
        <w:pStyle w:val="Default"/>
      </w:pPr>
    </w:p>
    <w:p w:rsidR="00D8000A" w:rsidRPr="00B80185" w:rsidRDefault="00D8000A" w:rsidP="00A44599">
      <w:pPr>
        <w:pStyle w:val="Default"/>
        <w:rPr>
          <w:sz w:val="28"/>
          <w:szCs w:val="28"/>
        </w:rPr>
      </w:pPr>
      <w:r w:rsidRPr="00B80185">
        <w:rPr>
          <w:sz w:val="32"/>
          <w:szCs w:val="32"/>
        </w:rPr>
        <w:t xml:space="preserve"> </w:t>
      </w:r>
    </w:p>
    <w:p w:rsidR="00D8000A" w:rsidRPr="003758AD" w:rsidRDefault="00D8000A" w:rsidP="00E511E8">
      <w:pPr>
        <w:pStyle w:val="Default"/>
        <w:rPr>
          <w:sz w:val="28"/>
          <w:szCs w:val="28"/>
        </w:rPr>
      </w:pPr>
    </w:p>
    <w:p w:rsidR="00D8000A" w:rsidRPr="00EF4CD8" w:rsidRDefault="00D8000A" w:rsidP="00E511E8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EF4CD8">
        <w:rPr>
          <w:rFonts w:ascii="Times New Roman" w:hAnsi="Times New Roman" w:cs="Times New Roman"/>
        </w:rPr>
        <w:t>На основании Федерального Закона от 29.12.2012 года №273-ФЗ «Об образовании в Российской Федерации», приказа Министерства образования и науки Российской Федерации от 31.12.2015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№373» ,Приказ Минобрнауки России от 31.12.2015 N 1577</w:t>
      </w:r>
      <w:r w:rsidRPr="00EF4CD8">
        <w:rPr>
          <w:rFonts w:ascii="Times New Roman" w:hAnsi="Times New Roman" w:cs="Times New Roman"/>
        </w:rPr>
        <w:br/>
        <w:t>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2010г.N1897"</w:t>
      </w:r>
      <w:r w:rsidRPr="00EF4CD8">
        <w:rPr>
          <w:rFonts w:ascii="Times New Roman" w:hAnsi="Times New Roman" w:cs="Times New Roman"/>
        </w:rPr>
        <w:br/>
        <w:t>(Зарегистрировано в Минюсте России 02.02.2016 N 40937)</w:t>
      </w:r>
    </w:p>
    <w:p w:rsidR="00D8000A" w:rsidRPr="00EF4CD8" w:rsidRDefault="00D8000A" w:rsidP="00E511E8">
      <w:pPr>
        <w:pStyle w:val="Default"/>
        <w:rPr>
          <w:rFonts w:ascii="Times New Roman" w:hAnsi="Times New Roman" w:cs="Times New Roman"/>
        </w:rPr>
      </w:pPr>
    </w:p>
    <w:p w:rsidR="00D8000A" w:rsidRPr="00EF4CD8" w:rsidRDefault="00D8000A" w:rsidP="00D73DC7">
      <w:pPr>
        <w:pStyle w:val="Default"/>
        <w:rPr>
          <w:rFonts w:ascii="Times New Roman" w:hAnsi="Times New Roman" w:cs="Times New Roman"/>
        </w:rPr>
      </w:pPr>
      <w:r w:rsidRPr="00EF4CD8">
        <w:rPr>
          <w:rFonts w:ascii="Times New Roman" w:hAnsi="Times New Roman" w:cs="Times New Roman"/>
        </w:rPr>
        <w:t xml:space="preserve">1.Внести изменения и дополнения в «Организационный раздел» </w:t>
      </w:r>
    </w:p>
    <w:p w:rsidR="00D8000A" w:rsidRPr="00EF4CD8" w:rsidRDefault="00D8000A" w:rsidP="00D73DC7">
      <w:pPr>
        <w:pStyle w:val="Default"/>
        <w:rPr>
          <w:rFonts w:ascii="Times New Roman" w:hAnsi="Times New Roman" w:cs="Times New Roman"/>
        </w:rPr>
      </w:pPr>
      <w:r w:rsidRPr="00EF4CD8">
        <w:rPr>
          <w:rFonts w:ascii="Times New Roman" w:hAnsi="Times New Roman" w:cs="Times New Roman"/>
        </w:rPr>
        <w:t>-  Учебный план ООП ООО (приложение № 1)</w:t>
      </w:r>
    </w:p>
    <w:p w:rsidR="00D8000A" w:rsidRPr="00EF4CD8" w:rsidRDefault="00D8000A" w:rsidP="00D73DC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4CD8">
        <w:rPr>
          <w:rFonts w:ascii="Times New Roman" w:hAnsi="Times New Roman" w:cs="Times New Roman"/>
          <w:sz w:val="24"/>
          <w:szCs w:val="24"/>
        </w:rPr>
        <w:t>-  Дополнить Целевой раздел ООП  ООО  П.1.2(1.2.5.1, 1.2.5.2</w:t>
      </w:r>
      <w:r w:rsidRPr="00EF4CD8">
        <w:rPr>
          <w:rFonts w:ascii="Times New Roman" w:hAnsi="Times New Roman" w:cs="Times New Roman"/>
          <w:i/>
          <w:iCs/>
          <w:sz w:val="24"/>
          <w:szCs w:val="24"/>
        </w:rPr>
        <w:t xml:space="preserve">)  </w:t>
      </w:r>
    </w:p>
    <w:p w:rsidR="00D8000A" w:rsidRPr="00EF4CD8" w:rsidRDefault="00D8000A" w:rsidP="00D73DC7">
      <w:pPr>
        <w:pStyle w:val="Default"/>
        <w:rPr>
          <w:rFonts w:ascii="Times New Roman" w:hAnsi="Times New Roman" w:cs="Times New Roman"/>
        </w:rPr>
      </w:pPr>
      <w:r w:rsidRPr="00EF4CD8">
        <w:rPr>
          <w:rFonts w:ascii="Times New Roman" w:hAnsi="Times New Roman" w:cs="Times New Roman"/>
        </w:rPr>
        <w:t>(приложение №2)</w:t>
      </w:r>
    </w:p>
    <w:p w:rsidR="00D8000A" w:rsidRPr="00EF4CD8" w:rsidRDefault="00D8000A" w:rsidP="00D73DC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4CD8">
        <w:rPr>
          <w:rFonts w:ascii="Times New Roman" w:hAnsi="Times New Roman" w:cs="Times New Roman"/>
          <w:sz w:val="24"/>
          <w:szCs w:val="24"/>
        </w:rPr>
        <w:t xml:space="preserve">- Дополнить Содержательный  раздел ООП ООО  п.2.2 (2.2.2.1 и 2.2.2.2  </w:t>
      </w:r>
      <w:r w:rsidRPr="00EF4CD8">
        <w:rPr>
          <w:rFonts w:ascii="Times New Roman" w:hAnsi="Times New Roman" w:cs="Times New Roman"/>
          <w:i/>
          <w:iCs/>
          <w:sz w:val="24"/>
          <w:szCs w:val="24"/>
        </w:rPr>
        <w:t xml:space="preserve">)     </w:t>
      </w:r>
      <w:r w:rsidRPr="00EF4CD8">
        <w:rPr>
          <w:rFonts w:ascii="Times New Roman" w:hAnsi="Times New Roman" w:cs="Times New Roman"/>
          <w:sz w:val="24"/>
          <w:szCs w:val="24"/>
        </w:rPr>
        <w:t>(приложение №3)</w:t>
      </w:r>
    </w:p>
    <w:p w:rsidR="00D8000A" w:rsidRPr="00EF4CD8" w:rsidRDefault="00D8000A" w:rsidP="000132F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4CD8">
        <w:rPr>
          <w:rFonts w:ascii="Times New Roman" w:hAnsi="Times New Roman" w:cs="Times New Roman"/>
          <w:sz w:val="24"/>
          <w:szCs w:val="24"/>
        </w:rPr>
        <w:t>- Обновить таблицу учебной литературы на 2018-2019 учебный год.</w:t>
      </w:r>
    </w:p>
    <w:p w:rsidR="00D8000A" w:rsidRPr="00A44599" w:rsidRDefault="00D8000A" w:rsidP="00E511E8">
      <w:pPr>
        <w:pStyle w:val="Default"/>
      </w:pPr>
    </w:p>
    <w:p w:rsidR="00D8000A" w:rsidRPr="00A44599" w:rsidRDefault="00D8000A" w:rsidP="00E511E8">
      <w:pPr>
        <w:rPr>
          <w:rFonts w:ascii="Times New Roman" w:hAnsi="Times New Roman" w:cs="Times New Roman"/>
          <w:sz w:val="24"/>
          <w:szCs w:val="24"/>
        </w:rPr>
      </w:pPr>
    </w:p>
    <w:p w:rsidR="00D8000A" w:rsidRPr="00A44599" w:rsidRDefault="00D8000A" w:rsidP="00C0213A">
      <w:pPr>
        <w:pStyle w:val="12"/>
        <w:shd w:val="clear" w:color="auto" w:fill="auto"/>
        <w:spacing w:before="0" w:after="184"/>
        <w:rPr>
          <w:b w:val="0"/>
          <w:bCs w:val="0"/>
          <w:sz w:val="24"/>
          <w:szCs w:val="24"/>
        </w:rPr>
      </w:pPr>
      <w:bookmarkStart w:id="0" w:name="bookmark0"/>
    </w:p>
    <w:p w:rsidR="00D8000A" w:rsidRPr="00A44599" w:rsidRDefault="00D8000A" w:rsidP="00C0213A">
      <w:pPr>
        <w:pStyle w:val="12"/>
        <w:shd w:val="clear" w:color="auto" w:fill="auto"/>
        <w:spacing w:before="0" w:after="184"/>
        <w:rPr>
          <w:b w:val="0"/>
          <w:bCs w:val="0"/>
          <w:sz w:val="24"/>
          <w:szCs w:val="24"/>
        </w:rPr>
      </w:pPr>
      <w:r w:rsidRPr="00A44599"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637D0C" w:rsidRDefault="00D8000A" w:rsidP="00D73DC7">
      <w:pPr>
        <w:pStyle w:val="12"/>
        <w:shd w:val="clear" w:color="auto" w:fill="auto"/>
        <w:spacing w:before="0" w:after="184"/>
        <w:jc w:val="right"/>
        <w:rPr>
          <w:b w:val="0"/>
          <w:bCs w:val="0"/>
          <w:sz w:val="24"/>
          <w:szCs w:val="24"/>
        </w:rPr>
      </w:pPr>
    </w:p>
    <w:p w:rsidR="00D8000A" w:rsidRPr="00A44599" w:rsidRDefault="00D8000A" w:rsidP="00D73DC7">
      <w:pPr>
        <w:pStyle w:val="12"/>
        <w:shd w:val="clear" w:color="auto" w:fill="auto"/>
        <w:spacing w:before="0" w:after="184"/>
        <w:jc w:val="right"/>
        <w:rPr>
          <w:rStyle w:val="11"/>
          <w:rFonts w:ascii="Calibri" w:hAnsi="Calibri" w:cs="Calibri"/>
          <w:sz w:val="24"/>
          <w:szCs w:val="24"/>
        </w:rPr>
      </w:pPr>
      <w:r w:rsidRPr="00A44599">
        <w:rPr>
          <w:b w:val="0"/>
          <w:bCs w:val="0"/>
          <w:sz w:val="24"/>
          <w:szCs w:val="24"/>
        </w:rPr>
        <w:t xml:space="preserve"> </w:t>
      </w:r>
      <w:r w:rsidRPr="00A44599">
        <w:rPr>
          <w:rStyle w:val="11"/>
          <w:rFonts w:ascii="Calibri" w:hAnsi="Calibri" w:cs="Calibri"/>
          <w:sz w:val="24"/>
          <w:szCs w:val="24"/>
        </w:rPr>
        <w:t>Приложение 2</w:t>
      </w:r>
    </w:p>
    <w:p w:rsidR="00D8000A" w:rsidRPr="00A44599" w:rsidRDefault="00D8000A" w:rsidP="00E9460E">
      <w:pPr>
        <w:pStyle w:val="12"/>
        <w:shd w:val="clear" w:color="auto" w:fill="auto"/>
        <w:spacing w:before="0" w:after="184"/>
        <w:rPr>
          <w:sz w:val="24"/>
          <w:szCs w:val="24"/>
        </w:rPr>
      </w:pPr>
      <w:r w:rsidRPr="00A44599">
        <w:rPr>
          <w:rStyle w:val="11"/>
          <w:rFonts w:ascii="Calibri" w:hAnsi="Calibri" w:cs="Calibri"/>
          <w:sz w:val="24"/>
          <w:szCs w:val="24"/>
        </w:rPr>
        <w:t>Внести изменения в основную образовательную программу основного общего образования (ФГОС):</w:t>
      </w:r>
      <w:bookmarkEnd w:id="0"/>
    </w:p>
    <w:p w:rsidR="00D8000A" w:rsidRPr="00A44599" w:rsidRDefault="00D8000A" w:rsidP="000132FF">
      <w:pPr>
        <w:rPr>
          <w:rStyle w:val="Hyperlink"/>
          <w:rFonts w:ascii="Times New Roman" w:hAnsi="Times New Roman" w:cs="Times New Roman"/>
          <w:i/>
          <w:iCs/>
          <w:sz w:val="24"/>
          <w:szCs w:val="24"/>
        </w:rPr>
      </w:pPr>
      <w:r w:rsidRPr="00A4459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44599">
        <w:rPr>
          <w:rStyle w:val="fontstyle21"/>
        </w:rPr>
        <w:t>1</w:t>
      </w:r>
      <w:r w:rsidRPr="00A44599">
        <w:rPr>
          <w:rStyle w:val="fontstyle21"/>
          <w:i w:val="0"/>
          <w:iCs w:val="0"/>
        </w:rPr>
        <w:t>. Внести изменения в текст основной образовательной программы основного общего</w:t>
      </w:r>
      <w:r w:rsidRPr="00A44599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r w:rsidRPr="00A44599">
        <w:rPr>
          <w:rStyle w:val="fontstyle21"/>
          <w:i w:val="0"/>
          <w:iCs w:val="0"/>
        </w:rPr>
        <w:t>образования (ФГОС 5-9 кл.), в раздел 1. «Целевой раздел», в п. 1.2 «Планируемые результаты  освоения обучающимися основной образовательной программы основного  общего</w:t>
      </w:r>
      <w:r w:rsidRPr="00A4459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A44599">
        <w:rPr>
          <w:rStyle w:val="fontstyle21"/>
          <w:i w:val="0"/>
          <w:iCs w:val="0"/>
        </w:rPr>
        <w:t xml:space="preserve">образования» по предметам </w:t>
      </w:r>
      <w:r w:rsidRPr="00A44599">
        <w:rPr>
          <w:rStyle w:val="fontstyle31"/>
          <w:i/>
          <w:iCs/>
        </w:rPr>
        <w:t xml:space="preserve">«Родной язык» </w:t>
      </w:r>
      <w:r w:rsidRPr="00A44599">
        <w:rPr>
          <w:rStyle w:val="fontstyle21"/>
          <w:i w:val="0"/>
          <w:iCs w:val="0"/>
        </w:rPr>
        <w:t>и «Родная литература» следующего содержания:</w:t>
      </w:r>
      <w:r w:rsidRPr="00A44599">
        <w:rPr>
          <w:rStyle w:val="Hyperlink"/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8000A" w:rsidRPr="00A44599" w:rsidRDefault="00D8000A" w:rsidP="00A57729">
      <w:pPr>
        <w:rPr>
          <w:rStyle w:val="fontstyle21"/>
          <w:b/>
          <w:bCs/>
        </w:rPr>
      </w:pPr>
      <w:r w:rsidRPr="00A44599">
        <w:rPr>
          <w:rStyle w:val="1"/>
          <w:sz w:val="24"/>
          <w:szCs w:val="24"/>
        </w:rPr>
        <w:t xml:space="preserve">Предметная область </w:t>
      </w:r>
      <w:r w:rsidRPr="00A44599">
        <w:rPr>
          <w:rStyle w:val="3"/>
          <w:sz w:val="24"/>
          <w:szCs w:val="24"/>
        </w:rPr>
        <w:t>«</w:t>
      </w:r>
      <w:r w:rsidRPr="00A44599">
        <w:rPr>
          <w:rFonts w:ascii="Times New Roman" w:hAnsi="Times New Roman" w:cs="Times New Roman"/>
          <w:sz w:val="24"/>
          <w:szCs w:val="24"/>
        </w:rPr>
        <w:t>Русский язык и литература</w:t>
      </w:r>
      <w:r w:rsidRPr="00A44599">
        <w:rPr>
          <w:rStyle w:val="3"/>
          <w:sz w:val="24"/>
          <w:szCs w:val="24"/>
        </w:rPr>
        <w:t xml:space="preserve">» </w:t>
      </w:r>
      <w:r w:rsidRPr="00A44599">
        <w:rPr>
          <w:rStyle w:val="1"/>
          <w:sz w:val="24"/>
          <w:szCs w:val="24"/>
        </w:rPr>
        <w:t xml:space="preserve">предусматривает изучение </w:t>
      </w:r>
      <w:r w:rsidRPr="00A44599">
        <w:rPr>
          <w:rFonts w:ascii="Times New Roman" w:hAnsi="Times New Roman" w:cs="Times New Roman"/>
          <w:sz w:val="24"/>
          <w:szCs w:val="24"/>
          <w:u w:val="single"/>
        </w:rPr>
        <w:t>русского языка, литературы.</w:t>
      </w:r>
      <w:r w:rsidRPr="00A44599">
        <w:rPr>
          <w:rFonts w:ascii="Times New Roman" w:hAnsi="Times New Roman" w:cs="Times New Roman"/>
          <w:sz w:val="24"/>
          <w:szCs w:val="24"/>
        </w:rPr>
        <w:t xml:space="preserve"> Учебные предметы «Родной язык» и «Родная литература» предметной области «Родной язык и родная литература» интегрируются в учебные предметы «Русский язык», «Литература» предметной области «Русский язык и литература» в целях обеспечения достижения обучающимися планируемых результатов освоения русского языка как родного и литературы в соответствии с ФГОС ООО</w:t>
      </w:r>
      <w:r w:rsidRPr="00A44599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r w:rsidRPr="00A44599">
        <w:rPr>
          <w:rStyle w:val="fontstyle31"/>
        </w:rPr>
        <w:t>«В результате изучения предмета «Родной язык» выпускник достигнет следующих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результатов: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01"/>
        </w:rPr>
        <w:t>Личностные результаты:</w:t>
      </w:r>
      <w:r w:rsidRPr="00A4459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44599">
        <w:rPr>
          <w:rStyle w:val="fontstyle31"/>
        </w:rPr>
        <w:t>1) понимание роли и места родного русского языка в современном мире, в жизни российского общества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и государства;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2) осознание родного языка как средства приобщения к культуре русского народа, народов РФ  и мировой культуре;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3) осознание важности владения родным языком для получения образования, осуществления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трудовой деятельности, для социализации и самореализации;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4) сознательное отношение к родному языку как к духовной ценности русского народа;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умение и желание видеть и понимать различие и общность родной культуры и культуры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народов России; уважительное отношение к русскому языку и культуре; уважение к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уникальности культуры каждого народа;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5) осознание необходимости постоянного совершенствования речи, пополнения словарного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запаса и овладения грамматическими средствами для свободного выражения мыслей в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процессе общения;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6) способность и реальная готовность к речевому взаимодействию и взаимопониманию в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жизненно важных сферах и ситуациях общения; толерантность при межкультурной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коммуникации;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7) осознание важности соблюдения правил речевого этикета как выражения доброго,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уважительного отношения к окружающим;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8) осознание национального своеобразия родного языка.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01"/>
        </w:rPr>
        <w:t>Метапредметные результаты:</w:t>
      </w:r>
      <w:r w:rsidRPr="00A4459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44599">
        <w:rPr>
          <w:rStyle w:val="fontstyle31"/>
        </w:rPr>
        <w:t>1) адекватное понимание информации, способность вычленять главную мысль, фиксировать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ключевые слова и словосочетания;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2) умение воспроизводить информацию с различной степенью свернутости;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3) способность пользоваться разными видами чтения (ознакомительное, изучающее,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просмотровое);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4) адекватное понимание общего содержания читаемых текстов разных функциональных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стилей и жанров;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5) способность ориентироваться в структуре читаемого текста;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6) способность осуществлять информационную переработку текста;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7) способность осуществлять поиск информации различными способами (в справочных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источниках и открытом учебном информационном пространстве сети Интернет), способность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осуществлять сбор, обработку, анализ, организацию, передачу и интерпретацию информации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в соответствии с коммуникативными и познавательными задачами;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8) овладение логическими действиями сравнения, анализа, синтеза, обобщения,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классификации по родовидовым признакам, установления аналогий и причинно -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следственных связей;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9) готовность слушать собеседника и вести диалог (соглашаться и возражать, излагать свое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44599">
        <w:rPr>
          <w:rStyle w:val="fontstyle31"/>
        </w:rPr>
        <w:t>мнение и аргументировать свою точку зрения, вести беседы и дискуссии на бытовые, учебные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44599">
        <w:rPr>
          <w:rStyle w:val="fontstyle31"/>
        </w:rPr>
        <w:t>и культуроведческие темы, готовность признавать возможность существования различных точек зрения);</w:t>
      </w:r>
      <w:r w:rsidRPr="00A44599">
        <w:rPr>
          <w:rFonts w:ascii="Times New Roman" w:hAnsi="Times New Roman" w:cs="Times New Roman"/>
          <w:sz w:val="24"/>
          <w:szCs w:val="24"/>
        </w:rPr>
        <w:br/>
      </w:r>
      <w:r w:rsidRPr="00A44599">
        <w:rPr>
          <w:rStyle w:val="fontstyle31"/>
        </w:rPr>
        <w:t>10) умение адекватно, осознанно и произвольно строить речевое высказывание в устной и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письменной речи в соответствии с задачами коммуникации, соблюдая нормы построения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текста;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11) способность осуществлять выбор уместных и эффективных речевых средств;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12) соблюдение основных орфоэпических, лексических, грамматических норм языка в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практике речевого общения.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01"/>
        </w:rPr>
        <w:t>В пункт 1.2.5. Предметные результаты внести следующие дополнения:</w:t>
      </w:r>
      <w:r w:rsidRPr="00A4459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44599">
        <w:rPr>
          <w:rStyle w:val="fontstyle01"/>
        </w:rPr>
        <w:t>1.2.5.1. Родной  русский язык</w:t>
      </w:r>
      <w:r w:rsidRPr="00A4459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44599">
        <w:rPr>
          <w:rStyle w:val="fontstyle31"/>
        </w:rPr>
        <w:t>Выпускник научится: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аудировать, читать, говорить и писать, эффективно взаимодействуя с окружающими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людьми в ситуациях формального и неформального межличностного и межкультурного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общения;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понимать определяющую роль языка в развитии интеллектуальных и творческих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способностей личности в процессе образования и самообразования;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использовать коммуникативно-эстетические возможности родного языка;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расширять и систематизировать научные знания о родном языке; осознавать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взаимосвязи его уровней и единиц; осваивать базовые понятия лингвистики, основные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единицы и грамматические категории родного языка;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проводить различные виды анализа слова (фонетического, морфемного,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словообразовательного, лексического, морфологического), синтаксического анализа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словосочетания и предложения, а также многоаспектного анализа текста;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обогащать активный и потенциальный словарный запас, расширять объем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используемых в речи грамматических средств для свободного выражения мыслей и чувств на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родном языке адекватно ситуации и стилю общения;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41"/>
          <w:rFonts w:ascii="Times New Roman" w:hAnsi="Times New Roman" w:cs="Times New Roman"/>
        </w:rPr>
        <w:t></w:t>
      </w:r>
      <w:r w:rsidRPr="00A44599">
        <w:rPr>
          <w:rStyle w:val="fontstyle31"/>
        </w:rPr>
        <w:t>использовать основные стилистические ресурсы лексики и фразеологии родного языка,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основные нормы родного языка (орфоэпические, лексические, грамматические,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орфографические, пунктуационные), нормы речевого этикета; опыт их использования в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речевой практике при создании устных и письменных высказываний; стремиться к речевому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самосовершенствованию;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нести ответственность за языковую культуру как общечеловеческую ценность.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01"/>
        </w:rPr>
        <w:t>1.2.5.2. Родная литература</w:t>
      </w:r>
      <w:r w:rsidRPr="00A4459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44599">
        <w:rPr>
          <w:rStyle w:val="fontstyle31"/>
        </w:rPr>
        <w:t>Выпускник научится: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понимать родную литературу как одну из основных национально культурных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ценностей народа, как особого способа познания жизни;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осознавать культурную самоидентификацию, коммуникативно эстетические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возможности родного языка на основе изучения выдающихся произведений культуры своегонарода, российской и мировой культуры;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читать со сформированным эстетическим вкусом, аргументировать свое мнение и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оформлять его словесно в устных и письменных высказываниях разных жанров, создавать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развернутые высказывания аналитического и интерпретирующего характера, участвовать в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599">
        <w:rPr>
          <w:rStyle w:val="fontstyle31"/>
        </w:rPr>
        <w:t>обсуждении прочитанного;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31"/>
        </w:rPr>
        <w:t>понимать литературные художественные произведения, отражающие разные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этнокультурные традиции;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41"/>
          <w:rFonts w:ascii="Times New Roman" w:hAnsi="Times New Roman" w:cs="Times New Roman"/>
        </w:rPr>
        <w:t xml:space="preserve"> </w:t>
      </w:r>
      <w:r w:rsidRPr="00A44599">
        <w:rPr>
          <w:rStyle w:val="fontstyle31"/>
        </w:rPr>
        <w:t>понимать принципиальные отличия литературного художественного текста от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научного, делового, публицистического и т.п., воспринимать, анализировать, критически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оценивать и интерпретировать прочитанное. Выпускник получит возможность научиться: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41"/>
          <w:rFonts w:ascii="Times New Roman" w:hAnsi="Times New Roman" w:cs="Times New Roman"/>
        </w:rPr>
        <w:t xml:space="preserve"> </w:t>
      </w:r>
      <w:r w:rsidRPr="00A44599">
        <w:rPr>
          <w:rStyle w:val="fontstyle31"/>
        </w:rPr>
        <w:t>испытывать потребность в систематическом чтении как средстве познания мира и себя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в этом мире, гармонизации отношений человека и общества, многоаспектного диалога;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41"/>
          <w:rFonts w:ascii="Times New Roman" w:hAnsi="Times New Roman" w:cs="Times New Roman"/>
        </w:rPr>
        <w:t xml:space="preserve"> </w:t>
      </w:r>
      <w:r w:rsidRPr="00A44599">
        <w:rPr>
          <w:rStyle w:val="fontstyle31"/>
        </w:rPr>
        <w:t>сознательно планировать свое досуговое чтение;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41"/>
          <w:rFonts w:ascii="Times New Roman" w:hAnsi="Times New Roman" w:cs="Times New Roman"/>
        </w:rPr>
        <w:sym w:font="Symbol" w:char="F02D"/>
      </w:r>
      <w:r w:rsidRPr="00A44599">
        <w:rPr>
          <w:rStyle w:val="fontstyle41"/>
          <w:rFonts w:ascii="Times New Roman" w:hAnsi="Times New Roman" w:cs="Times New Roman"/>
        </w:rPr>
        <w:t xml:space="preserve"> </w:t>
      </w:r>
      <w:r w:rsidRPr="00A44599">
        <w:rPr>
          <w:rStyle w:val="fontstyle31"/>
        </w:rPr>
        <w:t>осознавать художественную картину жизни, отраженную в литературном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произведении, на уровне не только эмоционального восприятия, но и интеллектуального</w:t>
      </w:r>
      <w:r w:rsidRPr="00A4459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44599">
        <w:rPr>
          <w:rStyle w:val="fontstyle31"/>
        </w:rPr>
        <w:t>осмысления.</w:t>
      </w:r>
      <w:r w:rsidRPr="00A44599">
        <w:rPr>
          <w:rFonts w:ascii="Times New Roman" w:hAnsi="Times New Roman" w:cs="Times New Roman"/>
          <w:sz w:val="24"/>
          <w:szCs w:val="24"/>
        </w:rPr>
        <w:br/>
      </w:r>
    </w:p>
    <w:p w:rsidR="00D8000A" w:rsidRPr="00E9460E" w:rsidRDefault="00D8000A" w:rsidP="00A57729">
      <w:pPr>
        <w:pStyle w:val="12"/>
        <w:shd w:val="clear" w:color="auto" w:fill="auto"/>
        <w:spacing w:before="0" w:after="184"/>
        <w:jc w:val="right"/>
        <w:rPr>
          <w:rStyle w:val="11"/>
          <w:rFonts w:ascii="Calibri" w:hAnsi="Calibri" w:cs="Calibri"/>
          <w:sz w:val="20"/>
          <w:szCs w:val="20"/>
        </w:rPr>
      </w:pPr>
      <w:r w:rsidRPr="00E9460E">
        <w:rPr>
          <w:rStyle w:val="11"/>
          <w:rFonts w:ascii="Calibri" w:hAnsi="Calibri" w:cs="Calibri"/>
          <w:sz w:val="20"/>
          <w:szCs w:val="20"/>
        </w:rPr>
        <w:t>Приложение</w:t>
      </w:r>
      <w:r>
        <w:rPr>
          <w:rStyle w:val="11"/>
          <w:rFonts w:ascii="Calibri" w:hAnsi="Calibri" w:cs="Calibri"/>
          <w:sz w:val="20"/>
          <w:szCs w:val="20"/>
        </w:rPr>
        <w:t xml:space="preserve"> 2</w:t>
      </w:r>
    </w:p>
    <w:p w:rsidR="00D8000A" w:rsidRPr="00A44599" w:rsidRDefault="00D8000A" w:rsidP="000132FF">
      <w:pPr>
        <w:rPr>
          <w:rStyle w:val="fontstyle21"/>
          <w:i w:val="0"/>
          <w:iCs w:val="0"/>
        </w:rPr>
      </w:pPr>
      <w:r w:rsidRPr="00A44599">
        <w:rPr>
          <w:rStyle w:val="fontstyle21"/>
          <w:b/>
          <w:bCs/>
          <w:i w:val="0"/>
          <w:iCs w:val="0"/>
        </w:rPr>
        <w:t>2</w:t>
      </w:r>
      <w:r w:rsidRPr="00A44599">
        <w:rPr>
          <w:rStyle w:val="fontstyle21"/>
          <w:i w:val="0"/>
          <w:iCs w:val="0"/>
        </w:rPr>
        <w:t xml:space="preserve">. </w:t>
      </w:r>
      <w:r w:rsidRPr="00A44599">
        <w:rPr>
          <w:rStyle w:val="fontstyle21"/>
          <w:b/>
          <w:bCs/>
          <w:i w:val="0"/>
          <w:iCs w:val="0"/>
        </w:rPr>
        <w:t>В содержательный раздел основной образовательной программы основного общего</w:t>
      </w:r>
      <w:r w:rsidRPr="00A4459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Pr="00A44599">
        <w:rPr>
          <w:rStyle w:val="fontstyle21"/>
          <w:b/>
          <w:bCs/>
          <w:i w:val="0"/>
          <w:iCs w:val="0"/>
        </w:rPr>
        <w:t>образования (п. 2.2.2. Основное содержание учебных предметов при получении основного</w:t>
      </w:r>
      <w:r w:rsidRPr="00A4459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44599">
        <w:rPr>
          <w:rStyle w:val="fontstyle21"/>
          <w:b/>
          <w:bCs/>
          <w:i w:val="0"/>
          <w:iCs w:val="0"/>
        </w:rPr>
        <w:t>общего образования) внести следующие дополнения</w:t>
      </w:r>
      <w:r w:rsidRPr="00A44599">
        <w:rPr>
          <w:rStyle w:val="fontstyle21"/>
          <w:i w:val="0"/>
          <w:iCs w:val="0"/>
        </w:rPr>
        <w:t>:</w:t>
      </w:r>
    </w:p>
    <w:p w:rsidR="00D8000A" w:rsidRPr="00E97137" w:rsidRDefault="00D8000A" w:rsidP="00A5772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44599">
        <w:rPr>
          <w:rStyle w:val="fontstyle21"/>
          <w:i w:val="0"/>
          <w:iCs w:val="0"/>
        </w:rPr>
        <w:t>2</w:t>
      </w:r>
      <w:r w:rsidRPr="00A44599">
        <w:rPr>
          <w:rStyle w:val="fontstyle21"/>
          <w:b/>
          <w:bCs/>
          <w:i w:val="0"/>
          <w:iCs w:val="0"/>
        </w:rPr>
        <w:t>.2.2.1. Родной  русский язык</w:t>
      </w:r>
      <w:r w:rsidRPr="00A4459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Pr="00AA1D28">
        <w:rPr>
          <w:rStyle w:val="fontstyle21"/>
          <w:b/>
          <w:bCs/>
        </w:rPr>
        <w:t>2.2.2.</w:t>
      </w:r>
      <w:r>
        <w:rPr>
          <w:rStyle w:val="fontstyle21"/>
          <w:b/>
          <w:bCs/>
        </w:rPr>
        <w:t>2</w:t>
      </w:r>
      <w:r w:rsidRPr="00AA1D28">
        <w:rPr>
          <w:rStyle w:val="fontstyle21"/>
          <w:b/>
          <w:bCs/>
        </w:rPr>
        <w:t xml:space="preserve"> Родная литература</w:t>
      </w:r>
      <w:r w:rsidRPr="00E97137">
        <w:rPr>
          <w:rFonts w:ascii="Times New Roman" w:hAnsi="Times New Roman" w:cs="Times New Roman"/>
          <w:sz w:val="24"/>
          <w:szCs w:val="24"/>
        </w:rPr>
        <w:t xml:space="preserve">   интегрируются в учебные предметы «Русский язык», «Литература» предметной области «Русский язык и литература» в целях обеспечения достижения обучающимися планируемых результатов освоения русского языка как родного и литературы в соответствии с ФГОС ООО</w:t>
      </w:r>
      <w:r w:rsidRPr="00E97137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r w:rsidRPr="00E97137">
        <w:rPr>
          <w:rStyle w:val="fontstyle01"/>
        </w:rPr>
        <w:t>2.2.2.1. Родной русский  язык</w:t>
      </w:r>
      <w:r w:rsidRPr="00E97137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E97137">
        <w:rPr>
          <w:rStyle w:val="fontstyle31"/>
        </w:rPr>
        <w:t>Язык как система средств (языковых единиц). Значение языка в жизни человека. Лингвистика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7137">
        <w:rPr>
          <w:rStyle w:val="fontstyle31"/>
        </w:rPr>
        <w:t>как наука о языке. Высказывания великих людей о русском языке. Роль языка в жизниобщества, человека; требования к речи: внятность, выразительность, смысловая точность и др.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</w:p>
    <w:p w:rsidR="00D8000A" w:rsidRDefault="00D8000A" w:rsidP="00A57729">
      <w:pPr>
        <w:rPr>
          <w:rStyle w:val="fontstyle21"/>
          <w:b/>
          <w:bCs/>
        </w:rPr>
      </w:pPr>
      <w:r w:rsidRPr="00E97137">
        <w:rPr>
          <w:rStyle w:val="fontstyle31"/>
        </w:rPr>
        <w:t>Предмет «Родной  русский язык» отражает: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Виды речевой деятельности (аудирование, чтение, говорение и письмо), обеспечивающие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эффективное взаимодействие с окружающими людьми в ситуациях формального и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неформального межличностного и межкультурного общения.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Роль языка в развитии интеллектуальных и творческих способностей личности в процессе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образования и самообразования.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Коммуникативно-эстетические возможности родного языка.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Научные знания о родном языке; взаимосвязь его уровней и единиц; базовые понятия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лингвистики, основных единиц и грамматических категорий родного языка. Виды анализа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слова (фонетические, морфемные, словообразовательные, лексические, морфологические),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синтаксический анализ словосочетания и предложения, а также многоаспектный анализ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текста.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Активный и потенциальный словарный запас, объем используемых в речи грамматических</w:t>
      </w:r>
      <w:r>
        <w:rPr>
          <w:rStyle w:val="fontstyle31"/>
        </w:rPr>
        <w:t xml:space="preserve"> </w:t>
      </w:r>
      <w:r w:rsidRPr="00E97137">
        <w:rPr>
          <w:rStyle w:val="fontstyle31"/>
        </w:rPr>
        <w:t>средств для свободного выражения мыслей и чувств на родном языке адекватно ситуации и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7137">
        <w:rPr>
          <w:rStyle w:val="fontstyle31"/>
        </w:rPr>
        <w:t>стилю общения.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Стилистические ресурсы лексики и фразеологии родного языка, основные нормы родного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языка (орфоэпические, лексические, грамматические, орфографические, пунктуационные),нормы речевого этикета; использование их в речевой практике при создании устных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7137">
        <w:rPr>
          <w:rStyle w:val="fontstyle31"/>
        </w:rPr>
        <w:t>письменных высказываний; стремление к речевому самосовершенствованию.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Языковую культуру как общечеловеческую ценность.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01"/>
        </w:rPr>
        <w:t>2.2.2.</w:t>
      </w:r>
      <w:r>
        <w:rPr>
          <w:rStyle w:val="fontstyle01"/>
        </w:rPr>
        <w:t>2</w:t>
      </w:r>
      <w:r w:rsidRPr="00E97137">
        <w:rPr>
          <w:rStyle w:val="fontstyle01"/>
        </w:rPr>
        <w:t>. Родная литература</w:t>
      </w:r>
      <w:r w:rsidRPr="00E97137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E97137">
        <w:rPr>
          <w:rStyle w:val="fontstyle31"/>
        </w:rPr>
        <w:t>Предмет «Родная литература» отражает воспитание квалифицированного читателя со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сформированным эстетическим вкусом, способного аргументировать свое мнение и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оформлять его словесно в устных и письменных высказываниях разных жанров, создавать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развернутые высказывания аналитического и интерпретирующего характера, участвовать в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7137">
        <w:rPr>
          <w:rStyle w:val="fontstyle31"/>
        </w:rPr>
        <w:t>обсуждении прочитанного, сознательно планировать свое досуговое чтение; осознание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значимости чтения и изучения родной литературы для своего дальнейшего развития.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Чтение как средство познания мира и себя в этом мире, гармонизация отношений человека и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7137">
        <w:rPr>
          <w:rStyle w:val="fontstyle31"/>
        </w:rPr>
        <w:t>общества, многоаспектный диалог.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Родная литература как одна из основных национально-культурных ценностей народа, как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особый способ познания жизни.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Культурная самоидентификация, коммуникативно-эстетические возможности родного языка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7137">
        <w:rPr>
          <w:rStyle w:val="fontstyle31"/>
        </w:rPr>
        <w:t>на основе изучения выдающихся произведений культуры своего народа, российской и</w:t>
      </w:r>
      <w:r>
        <w:rPr>
          <w:rStyle w:val="fontstyle31"/>
        </w:rPr>
        <w:t xml:space="preserve"> </w:t>
      </w:r>
      <w:r w:rsidRPr="00E97137">
        <w:rPr>
          <w:rStyle w:val="fontstyle31"/>
        </w:rPr>
        <w:t>мировой культуры.</w:t>
      </w:r>
      <w:r w:rsidRPr="00E97137">
        <w:rPr>
          <w:rFonts w:ascii="Times New Roman" w:hAnsi="Times New Roman" w:cs="Times New Roman"/>
          <w:sz w:val="24"/>
          <w:szCs w:val="24"/>
        </w:rPr>
        <w:br/>
      </w:r>
      <w:r w:rsidRPr="00E97137">
        <w:rPr>
          <w:rStyle w:val="fontstyle31"/>
        </w:rPr>
        <w:t>Литературные художественные произведения, отражающие разные этнокультурные традиции.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Смысловой и эстетический анализ текста на основе понимания принципиальных отличий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97137">
        <w:rPr>
          <w:rStyle w:val="fontstyle31"/>
        </w:rPr>
        <w:t>литературного художественного текста от научного, делового, публицистического.</w:t>
      </w:r>
      <w:r w:rsidRPr="00E97137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8000A" w:rsidRDefault="00D8000A"/>
    <w:sectPr w:rsidR="00D8000A" w:rsidSect="007F09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78121003"/>
    <w:multiLevelType w:val="hybridMultilevel"/>
    <w:tmpl w:val="1226A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B397A"/>
    <w:multiLevelType w:val="hybridMultilevel"/>
    <w:tmpl w:val="470AA9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1E8"/>
    <w:rsid w:val="000132FF"/>
    <w:rsid w:val="0021590E"/>
    <w:rsid w:val="0021764C"/>
    <w:rsid w:val="00221E91"/>
    <w:rsid w:val="00271218"/>
    <w:rsid w:val="00310F42"/>
    <w:rsid w:val="003213E2"/>
    <w:rsid w:val="00346FF9"/>
    <w:rsid w:val="003744EE"/>
    <w:rsid w:val="003758AD"/>
    <w:rsid w:val="004061D9"/>
    <w:rsid w:val="00423FB6"/>
    <w:rsid w:val="00483518"/>
    <w:rsid w:val="005E2C8F"/>
    <w:rsid w:val="00606642"/>
    <w:rsid w:val="00637D0C"/>
    <w:rsid w:val="00656D26"/>
    <w:rsid w:val="00731B0D"/>
    <w:rsid w:val="00736B65"/>
    <w:rsid w:val="00736E07"/>
    <w:rsid w:val="00747B87"/>
    <w:rsid w:val="007805DD"/>
    <w:rsid w:val="007F09DA"/>
    <w:rsid w:val="00893091"/>
    <w:rsid w:val="008C469B"/>
    <w:rsid w:val="008F5EC9"/>
    <w:rsid w:val="009E7B99"/>
    <w:rsid w:val="00A44599"/>
    <w:rsid w:val="00A57729"/>
    <w:rsid w:val="00A75E22"/>
    <w:rsid w:val="00AA1D28"/>
    <w:rsid w:val="00AA1FB5"/>
    <w:rsid w:val="00AB4620"/>
    <w:rsid w:val="00B3318F"/>
    <w:rsid w:val="00B44998"/>
    <w:rsid w:val="00B80185"/>
    <w:rsid w:val="00BA1B76"/>
    <w:rsid w:val="00BF045A"/>
    <w:rsid w:val="00C0213A"/>
    <w:rsid w:val="00C620D2"/>
    <w:rsid w:val="00CB1274"/>
    <w:rsid w:val="00CB1AB4"/>
    <w:rsid w:val="00CD075B"/>
    <w:rsid w:val="00D73DC7"/>
    <w:rsid w:val="00D8000A"/>
    <w:rsid w:val="00DA06FE"/>
    <w:rsid w:val="00DD165A"/>
    <w:rsid w:val="00E024EC"/>
    <w:rsid w:val="00E511E8"/>
    <w:rsid w:val="00E9460E"/>
    <w:rsid w:val="00E97137"/>
    <w:rsid w:val="00EB1438"/>
    <w:rsid w:val="00EF358D"/>
    <w:rsid w:val="00EF4CD8"/>
    <w:rsid w:val="00F32284"/>
    <w:rsid w:val="00F6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1E8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E971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9713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rsid w:val="00E511E8"/>
    <w:rPr>
      <w:color w:val="0000FF"/>
      <w:u w:val="single"/>
    </w:rPr>
  </w:style>
  <w:style w:type="paragraph" w:styleId="NormalWeb">
    <w:name w:val="Normal (Web)"/>
    <w:basedOn w:val="Normal"/>
    <w:uiPriority w:val="99"/>
    <w:rsid w:val="00E51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E511E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E511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fontstyle01">
    <w:name w:val="fontstyle01"/>
    <w:basedOn w:val="DefaultParagraphFont"/>
    <w:uiPriority w:val="99"/>
    <w:rsid w:val="000132FF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21">
    <w:name w:val="fontstyle21"/>
    <w:basedOn w:val="DefaultParagraphFont"/>
    <w:uiPriority w:val="99"/>
    <w:rsid w:val="000132FF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uiPriority w:val="99"/>
    <w:rsid w:val="000132FF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style41"/>
    <w:basedOn w:val="DefaultParagraphFont"/>
    <w:uiPriority w:val="99"/>
    <w:rsid w:val="000132FF"/>
    <w:rPr>
      <w:rFonts w:ascii="Symbol" w:hAnsi="Symbol" w:cs="Symbol"/>
      <w:color w:val="000000"/>
      <w:sz w:val="24"/>
      <w:szCs w:val="24"/>
    </w:rPr>
  </w:style>
  <w:style w:type="character" w:customStyle="1" w:styleId="1">
    <w:name w:val="Основной текст Знак1"/>
    <w:basedOn w:val="DefaultParagraphFont"/>
    <w:link w:val="31"/>
    <w:uiPriority w:val="99"/>
    <w:locked/>
    <w:rsid w:val="00E97137"/>
    <w:rPr>
      <w:rFonts w:ascii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Normal"/>
    <w:link w:val="1"/>
    <w:uiPriority w:val="99"/>
    <w:rsid w:val="00E97137"/>
    <w:pPr>
      <w:widowControl w:val="0"/>
      <w:shd w:val="clear" w:color="auto" w:fill="FFFFFF"/>
      <w:spacing w:after="0" w:line="317" w:lineRule="exact"/>
      <w:jc w:val="center"/>
    </w:pPr>
    <w:rPr>
      <w:b/>
      <w:bCs/>
      <w:i/>
      <w:iCs/>
      <w:spacing w:val="2"/>
      <w:sz w:val="21"/>
      <w:szCs w:val="21"/>
    </w:rPr>
  </w:style>
  <w:style w:type="character" w:customStyle="1" w:styleId="3">
    <w:name w:val="Основной текст + Полужирный3"/>
    <w:basedOn w:val="1"/>
    <w:uiPriority w:val="99"/>
    <w:rsid w:val="00E97137"/>
    <w:rPr>
      <w:spacing w:val="3"/>
      <w:u w:val="none"/>
      <w:effect w:val="non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E9713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E97137"/>
    <w:pPr>
      <w:widowControl w:val="0"/>
      <w:shd w:val="clear" w:color="auto" w:fill="FFFFFF"/>
      <w:spacing w:before="60" w:after="480" w:line="240" w:lineRule="atLeast"/>
      <w:jc w:val="center"/>
    </w:pPr>
    <w:rPr>
      <w:rFonts w:ascii="Times New Roman" w:eastAsia="Times New Roman" w:hAnsi="Times New Roman" w:cs="Times New Roman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97137"/>
    <w:rPr>
      <w:rFonts w:ascii="Times New Roman" w:hAnsi="Times New Roman" w:cs="Times New Roman"/>
      <w:spacing w:val="3"/>
      <w:sz w:val="21"/>
      <w:szCs w:val="21"/>
      <w:shd w:val="clear" w:color="auto" w:fill="FFFFFF"/>
      <w:lang w:eastAsia="ru-RU"/>
    </w:rPr>
  </w:style>
  <w:style w:type="character" w:customStyle="1" w:styleId="4">
    <w:name w:val="Заголовок №4_"/>
    <w:basedOn w:val="DefaultParagraphFont"/>
    <w:link w:val="40"/>
    <w:uiPriority w:val="99"/>
    <w:locked/>
    <w:rsid w:val="00E9713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41">
    <w:name w:val="Основной текст (4)_"/>
    <w:basedOn w:val="DefaultParagraphFont"/>
    <w:link w:val="42"/>
    <w:uiPriority w:val="99"/>
    <w:locked/>
    <w:rsid w:val="00E97137"/>
    <w:rPr>
      <w:rFonts w:ascii="Times New Roman" w:hAnsi="Times New Roman" w:cs="Times New Roman"/>
      <w:i/>
      <w:iCs/>
      <w:spacing w:val="1"/>
      <w:sz w:val="21"/>
      <w:szCs w:val="21"/>
      <w:shd w:val="clear" w:color="auto" w:fill="FFFFFF"/>
    </w:rPr>
  </w:style>
  <w:style w:type="character" w:customStyle="1" w:styleId="43">
    <w:name w:val="Основной текст (4) + Не курсив"/>
    <w:aliases w:val="Интервал 0 pt6"/>
    <w:basedOn w:val="41"/>
    <w:uiPriority w:val="99"/>
    <w:rsid w:val="00E97137"/>
    <w:rPr>
      <w:spacing w:val="3"/>
    </w:rPr>
  </w:style>
  <w:style w:type="character" w:customStyle="1" w:styleId="a">
    <w:name w:val="Основной текст + Курсив"/>
    <w:aliases w:val="Интервал 0 pt5"/>
    <w:basedOn w:val="1"/>
    <w:uiPriority w:val="99"/>
    <w:rsid w:val="00E97137"/>
    <w:rPr>
      <w:spacing w:val="1"/>
    </w:rPr>
  </w:style>
  <w:style w:type="paragraph" w:customStyle="1" w:styleId="21">
    <w:name w:val="Основной текст (2)1"/>
    <w:basedOn w:val="Normal"/>
    <w:link w:val="2"/>
    <w:uiPriority w:val="99"/>
    <w:rsid w:val="00E97137"/>
    <w:pPr>
      <w:widowControl w:val="0"/>
      <w:shd w:val="clear" w:color="auto" w:fill="FFFFFF"/>
      <w:spacing w:after="60" w:line="240" w:lineRule="atLeast"/>
      <w:jc w:val="center"/>
    </w:pPr>
    <w:rPr>
      <w:b/>
      <w:bCs/>
      <w:spacing w:val="3"/>
      <w:sz w:val="21"/>
      <w:szCs w:val="21"/>
    </w:rPr>
  </w:style>
  <w:style w:type="paragraph" w:customStyle="1" w:styleId="40">
    <w:name w:val="Заголовок №4"/>
    <w:basedOn w:val="Normal"/>
    <w:link w:val="4"/>
    <w:uiPriority w:val="99"/>
    <w:rsid w:val="00E97137"/>
    <w:pPr>
      <w:widowControl w:val="0"/>
      <w:shd w:val="clear" w:color="auto" w:fill="FFFFFF"/>
      <w:spacing w:before="360" w:after="360" w:line="240" w:lineRule="atLeast"/>
      <w:jc w:val="center"/>
      <w:outlineLvl w:val="3"/>
    </w:pPr>
    <w:rPr>
      <w:b/>
      <w:bCs/>
      <w:spacing w:val="3"/>
      <w:sz w:val="21"/>
      <w:szCs w:val="21"/>
    </w:rPr>
  </w:style>
  <w:style w:type="paragraph" w:customStyle="1" w:styleId="42">
    <w:name w:val="Основной текст (4)"/>
    <w:basedOn w:val="Normal"/>
    <w:link w:val="41"/>
    <w:uiPriority w:val="99"/>
    <w:rsid w:val="00E97137"/>
    <w:pPr>
      <w:widowControl w:val="0"/>
      <w:shd w:val="clear" w:color="auto" w:fill="FFFFFF"/>
      <w:spacing w:before="360" w:after="0" w:line="274" w:lineRule="exact"/>
      <w:jc w:val="both"/>
    </w:pPr>
    <w:rPr>
      <w:i/>
      <w:iCs/>
      <w:spacing w:val="1"/>
      <w:sz w:val="21"/>
      <w:szCs w:val="21"/>
    </w:rPr>
  </w:style>
  <w:style w:type="character" w:customStyle="1" w:styleId="a0">
    <w:name w:val="Колонтитул_"/>
    <w:basedOn w:val="DefaultParagraphFont"/>
    <w:link w:val="a1"/>
    <w:uiPriority w:val="99"/>
    <w:locked/>
    <w:rsid w:val="00E97137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a1">
    <w:name w:val="Колонтитул"/>
    <w:basedOn w:val="Normal"/>
    <w:link w:val="a0"/>
    <w:uiPriority w:val="99"/>
    <w:rsid w:val="00E97137"/>
    <w:pPr>
      <w:widowControl w:val="0"/>
      <w:shd w:val="clear" w:color="auto" w:fill="FFFFFF"/>
      <w:spacing w:after="0" w:line="240" w:lineRule="atLeast"/>
    </w:pPr>
    <w:rPr>
      <w:b/>
      <w:bCs/>
      <w:spacing w:val="2"/>
      <w:sz w:val="21"/>
      <w:szCs w:val="21"/>
    </w:rPr>
  </w:style>
  <w:style w:type="character" w:customStyle="1" w:styleId="0pt">
    <w:name w:val="Основной текст + Интервал 0 pt"/>
    <w:basedOn w:val="1"/>
    <w:uiPriority w:val="99"/>
    <w:rsid w:val="00E97137"/>
    <w:rPr>
      <w:noProof/>
      <w:spacing w:val="0"/>
    </w:rPr>
  </w:style>
  <w:style w:type="character" w:customStyle="1" w:styleId="10">
    <w:name w:val="Основной текст + 10"/>
    <w:aliases w:val="5 pt1,Интервал 0 pt8"/>
    <w:basedOn w:val="DefaultParagraphFont"/>
    <w:uiPriority w:val="99"/>
    <w:rsid w:val="00E97137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44">
    <w:name w:val="Основной текст (4) + Полужирный"/>
    <w:aliases w:val="Интервал 0 pt1"/>
    <w:basedOn w:val="41"/>
    <w:uiPriority w:val="99"/>
    <w:rsid w:val="00E97137"/>
    <w:rPr>
      <w:b/>
      <w:bCs/>
      <w:spacing w:val="2"/>
    </w:rPr>
  </w:style>
  <w:style w:type="character" w:customStyle="1" w:styleId="a2">
    <w:name w:val="Основной текст_"/>
    <w:basedOn w:val="DefaultParagraphFont"/>
    <w:link w:val="30"/>
    <w:uiPriority w:val="99"/>
    <w:locked/>
    <w:rsid w:val="00E97137"/>
    <w:rPr>
      <w:rFonts w:ascii="Times New Roman" w:hAnsi="Times New Roman" w:cs="Times New Roman"/>
      <w:spacing w:val="1"/>
      <w:shd w:val="clear" w:color="auto" w:fill="FFFFFF"/>
    </w:rPr>
  </w:style>
  <w:style w:type="paragraph" w:customStyle="1" w:styleId="30">
    <w:name w:val="Основной текст3"/>
    <w:basedOn w:val="Normal"/>
    <w:link w:val="a2"/>
    <w:uiPriority w:val="99"/>
    <w:rsid w:val="00E97137"/>
    <w:pPr>
      <w:widowControl w:val="0"/>
      <w:shd w:val="clear" w:color="auto" w:fill="FFFFFF"/>
      <w:spacing w:before="4020" w:after="0" w:line="240" w:lineRule="atLeast"/>
      <w:ind w:hanging="460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101">
    <w:name w:val="Основной текст + 101"/>
    <w:aliases w:val="5 pt,Интервал 0 pt"/>
    <w:basedOn w:val="DefaultParagraphFont"/>
    <w:uiPriority w:val="99"/>
    <w:rsid w:val="00E97137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none"/>
      <w:lang w:val="ru-RU"/>
    </w:rPr>
  </w:style>
  <w:style w:type="character" w:customStyle="1" w:styleId="11">
    <w:name w:val="Заголовок №1_"/>
    <w:basedOn w:val="DefaultParagraphFont"/>
    <w:link w:val="12"/>
    <w:uiPriority w:val="99"/>
    <w:locked/>
    <w:rsid w:val="005E2C8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Normal"/>
    <w:link w:val="11"/>
    <w:uiPriority w:val="99"/>
    <w:rsid w:val="005E2C8F"/>
    <w:pPr>
      <w:widowControl w:val="0"/>
      <w:shd w:val="clear" w:color="auto" w:fill="FFFFFF"/>
      <w:spacing w:before="660" w:after="180" w:line="278" w:lineRule="exact"/>
      <w:outlineLvl w:val="0"/>
    </w:pPr>
    <w:rPr>
      <w:b/>
      <w:bCs/>
    </w:rPr>
  </w:style>
  <w:style w:type="paragraph" w:styleId="ListParagraph">
    <w:name w:val="List Paragraph"/>
    <w:basedOn w:val="Normal"/>
    <w:uiPriority w:val="99"/>
    <w:qFormat/>
    <w:rsid w:val="00E9460E"/>
    <w:pPr>
      <w:ind w:left="720"/>
    </w:pPr>
  </w:style>
  <w:style w:type="character" w:customStyle="1" w:styleId="420">
    <w:name w:val="Основной текст (4) + Не курсив2"/>
    <w:aliases w:val="Интервал 0 pt4"/>
    <w:basedOn w:val="41"/>
    <w:uiPriority w:val="99"/>
    <w:rsid w:val="00C0213A"/>
    <w:rPr>
      <w:spacing w:val="3"/>
      <w:u w:val="single"/>
    </w:rPr>
  </w:style>
  <w:style w:type="character" w:customStyle="1" w:styleId="410">
    <w:name w:val="Основной текст (4) + Не курсив1"/>
    <w:aliases w:val="Интервал 0 pt3"/>
    <w:basedOn w:val="41"/>
    <w:uiPriority w:val="99"/>
    <w:rsid w:val="00C0213A"/>
    <w:rPr>
      <w:noProof/>
      <w:spacing w:val="0"/>
      <w:u w:val="none"/>
    </w:rPr>
  </w:style>
  <w:style w:type="character" w:customStyle="1" w:styleId="a3">
    <w:name w:val="Подпись к таблице_"/>
    <w:basedOn w:val="DefaultParagraphFont"/>
    <w:link w:val="13"/>
    <w:uiPriority w:val="99"/>
    <w:locked/>
    <w:rsid w:val="00C0213A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3">
    <w:name w:val="Подпись к таблице1"/>
    <w:basedOn w:val="Normal"/>
    <w:link w:val="a3"/>
    <w:uiPriority w:val="99"/>
    <w:rsid w:val="00C0213A"/>
    <w:pPr>
      <w:widowControl w:val="0"/>
      <w:shd w:val="clear" w:color="auto" w:fill="FFFFFF"/>
      <w:spacing w:after="0" w:line="278" w:lineRule="exact"/>
      <w:ind w:firstLine="420"/>
    </w:pPr>
    <w:rPr>
      <w:spacing w:val="3"/>
      <w:sz w:val="21"/>
      <w:szCs w:val="21"/>
    </w:rPr>
  </w:style>
  <w:style w:type="paragraph" w:styleId="NoSpacing">
    <w:name w:val="No Spacing"/>
    <w:uiPriority w:val="99"/>
    <w:qFormat/>
    <w:rsid w:val="00C0213A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20">
    <w:name w:val="Основной текст (2)"/>
    <w:basedOn w:val="2"/>
    <w:uiPriority w:val="99"/>
    <w:rsid w:val="00736E07"/>
    <w:rPr>
      <w:sz w:val="28"/>
      <w:szCs w:val="28"/>
      <w:u w:val="single"/>
    </w:rPr>
  </w:style>
  <w:style w:type="character" w:customStyle="1" w:styleId="32">
    <w:name w:val="Основной текст (3)_"/>
    <w:basedOn w:val="DefaultParagraphFont"/>
    <w:link w:val="33"/>
    <w:uiPriority w:val="99"/>
    <w:locked/>
    <w:rsid w:val="00736E07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"/>
    <w:basedOn w:val="2"/>
    <w:uiPriority w:val="99"/>
    <w:rsid w:val="00736E07"/>
    <w:rPr>
      <w:sz w:val="22"/>
      <w:szCs w:val="22"/>
      <w:u w:val="none"/>
    </w:rPr>
  </w:style>
  <w:style w:type="character" w:customStyle="1" w:styleId="211pt1">
    <w:name w:val="Основной текст (2) + 11 pt1"/>
    <w:basedOn w:val="2"/>
    <w:uiPriority w:val="99"/>
    <w:rsid w:val="00736E07"/>
    <w:rPr>
      <w:sz w:val="22"/>
      <w:szCs w:val="22"/>
      <w:u w:val="none"/>
    </w:rPr>
  </w:style>
  <w:style w:type="paragraph" w:customStyle="1" w:styleId="33">
    <w:name w:val="Основной текст (3)"/>
    <w:basedOn w:val="Normal"/>
    <w:link w:val="32"/>
    <w:uiPriority w:val="99"/>
    <w:rsid w:val="00736E07"/>
    <w:pPr>
      <w:widowControl w:val="0"/>
      <w:shd w:val="clear" w:color="auto" w:fill="FFFFFF"/>
      <w:spacing w:after="0" w:line="322" w:lineRule="exact"/>
      <w:jc w:val="both"/>
    </w:pPr>
    <w:rPr>
      <w:b/>
      <w:bCs/>
      <w:sz w:val="28"/>
      <w:szCs w:val="28"/>
    </w:rPr>
  </w:style>
  <w:style w:type="character" w:customStyle="1" w:styleId="22">
    <w:name w:val="Основной текст (2) + Полужирный"/>
    <w:aliases w:val="Курсив"/>
    <w:basedOn w:val="2"/>
    <w:uiPriority w:val="99"/>
    <w:rsid w:val="00736E07"/>
    <w:rPr>
      <w:i/>
      <w:iCs/>
      <w:sz w:val="28"/>
      <w:szCs w:val="28"/>
      <w:u w:val="none"/>
    </w:rPr>
  </w:style>
  <w:style w:type="character" w:customStyle="1" w:styleId="23">
    <w:name w:val="Основной текст (2) + Полужирный3"/>
    <w:basedOn w:val="2"/>
    <w:uiPriority w:val="99"/>
    <w:rsid w:val="00736E07"/>
    <w:rPr>
      <w:sz w:val="28"/>
      <w:szCs w:val="28"/>
      <w:u w:val="none"/>
    </w:rPr>
  </w:style>
  <w:style w:type="character" w:customStyle="1" w:styleId="31pt">
    <w:name w:val="Основной текст (3) + Интервал 1 pt"/>
    <w:basedOn w:val="32"/>
    <w:uiPriority w:val="99"/>
    <w:rsid w:val="00736E07"/>
    <w:rPr>
      <w:spacing w:val="30"/>
      <w:u w:val="none"/>
    </w:rPr>
  </w:style>
  <w:style w:type="character" w:customStyle="1" w:styleId="220">
    <w:name w:val="Основной текст (2) + Полужирный2"/>
    <w:basedOn w:val="2"/>
    <w:uiPriority w:val="99"/>
    <w:rsid w:val="00736E07"/>
    <w:rPr>
      <w:sz w:val="28"/>
      <w:szCs w:val="28"/>
      <w:u w:val="none"/>
    </w:rPr>
  </w:style>
  <w:style w:type="character" w:customStyle="1" w:styleId="210">
    <w:name w:val="Основной текст (2) + Полужирный1"/>
    <w:aliases w:val="Курсив1"/>
    <w:basedOn w:val="2"/>
    <w:uiPriority w:val="99"/>
    <w:rsid w:val="00736E07"/>
    <w:rPr>
      <w:i/>
      <w:iCs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2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5</Pages>
  <Words>1723</Words>
  <Characters>9822</Characters>
  <Application>Microsoft Office Outlook</Application>
  <DocSecurity>0</DocSecurity>
  <Lines>0</Lines>
  <Paragraphs>0</Paragraphs>
  <ScaleCrop>false</ScaleCrop>
  <Company>office 2007 rus ent: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 </dc:title>
  <dc:subject/>
  <dc:creator>User</dc:creator>
  <cp:keywords/>
  <dc:description/>
  <cp:lastModifiedBy>user</cp:lastModifiedBy>
  <cp:revision>5</cp:revision>
  <cp:lastPrinted>2020-03-14T11:28:00Z</cp:lastPrinted>
  <dcterms:created xsi:type="dcterms:W3CDTF">2020-03-14T11:16:00Z</dcterms:created>
  <dcterms:modified xsi:type="dcterms:W3CDTF">2020-07-06T10:27:00Z</dcterms:modified>
</cp:coreProperties>
</file>